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270" w:rsidRDefault="008A6270" w:rsidP="00BC2554">
      <w:pPr>
        <w:jc w:val="center"/>
        <w:rPr>
          <w:color w:val="000000"/>
          <w:sz w:val="28"/>
          <w:szCs w:val="28"/>
          <w:lang w:val="uk-UA"/>
        </w:rPr>
      </w:pPr>
    </w:p>
    <w:p w:rsidR="008A6270" w:rsidRDefault="008A6270" w:rsidP="00BC2554">
      <w:pPr>
        <w:jc w:val="center"/>
        <w:rPr>
          <w:color w:val="000000"/>
          <w:sz w:val="28"/>
          <w:szCs w:val="28"/>
          <w:lang w:val="uk-UA"/>
        </w:rPr>
      </w:pPr>
    </w:p>
    <w:p w:rsidR="008A6270" w:rsidRPr="00857ED9" w:rsidRDefault="008A6270" w:rsidP="00BC2554">
      <w:pPr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 w:rsidRPr="00FD01B4">
        <w:rPr>
          <w:rFonts w:ascii="Tms Rmn" w:hAnsi="Tms Rmn"/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8.25pt;height:47.25pt;visibility:visible">
            <v:imagedata r:id="rId6" o:title="" gain="112993f" blacklevel="-1966f"/>
          </v:shape>
        </w:pict>
      </w:r>
      <w:r>
        <w:rPr>
          <w:color w:val="000000"/>
          <w:sz w:val="28"/>
          <w:szCs w:val="28"/>
          <w:lang w:val="uk-UA"/>
        </w:rPr>
        <w:t xml:space="preserve">          </w:t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:rsidR="008A6270" w:rsidRPr="001C530C" w:rsidRDefault="008A6270" w:rsidP="005838A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8A6270" w:rsidRPr="00D024BE" w:rsidRDefault="008A6270" w:rsidP="005838AE">
      <w:pPr>
        <w:jc w:val="center"/>
        <w:rPr>
          <w:b/>
          <w:sz w:val="28"/>
          <w:szCs w:val="28"/>
          <w:lang w:val="uk-UA"/>
        </w:rPr>
      </w:pPr>
      <w:r w:rsidRPr="00D024BE">
        <w:rPr>
          <w:b/>
          <w:sz w:val="28"/>
          <w:szCs w:val="28"/>
          <w:lang w:val="uk-UA"/>
        </w:rPr>
        <w:t>УКРАЇНА</w:t>
      </w:r>
    </w:p>
    <w:p w:rsidR="008A6270" w:rsidRPr="001360A4" w:rsidRDefault="008A6270" w:rsidP="005838AE">
      <w:pPr>
        <w:spacing w:before="240"/>
        <w:jc w:val="center"/>
        <w:rPr>
          <w:b/>
          <w:sz w:val="28"/>
          <w:szCs w:val="28"/>
          <w:lang w:val="uk-UA"/>
        </w:rPr>
      </w:pPr>
      <w:r w:rsidRPr="001360A4">
        <w:rPr>
          <w:b/>
          <w:sz w:val="28"/>
          <w:szCs w:val="28"/>
          <w:lang w:val="uk-UA"/>
        </w:rPr>
        <w:t>ЧЕРНІГІВСЬКА ОБЛАСТЬ</w:t>
      </w:r>
    </w:p>
    <w:p w:rsidR="008A6270" w:rsidRPr="001360A4" w:rsidRDefault="008A6270" w:rsidP="005838AE">
      <w:pPr>
        <w:jc w:val="center"/>
        <w:rPr>
          <w:b/>
          <w:sz w:val="28"/>
          <w:szCs w:val="28"/>
          <w:lang w:val="uk-UA"/>
        </w:rPr>
      </w:pPr>
      <w:r w:rsidRPr="001360A4">
        <w:rPr>
          <w:b/>
          <w:sz w:val="28"/>
          <w:szCs w:val="28"/>
          <w:lang w:val="uk-UA"/>
        </w:rPr>
        <w:t>Н І Ж И Н С Ь К А    М І С Ь К А    Р А Д А</w:t>
      </w:r>
    </w:p>
    <w:p w:rsidR="008A6270" w:rsidRPr="00D024BE" w:rsidRDefault="008A6270" w:rsidP="005838AE">
      <w:pPr>
        <w:jc w:val="center"/>
        <w:rPr>
          <w:b/>
          <w:sz w:val="32"/>
          <w:szCs w:val="32"/>
          <w:lang w:val="uk-UA"/>
        </w:rPr>
      </w:pPr>
      <w:r w:rsidRPr="00D024BE">
        <w:rPr>
          <w:b/>
          <w:sz w:val="32"/>
          <w:szCs w:val="32"/>
          <w:lang w:val="uk-UA"/>
        </w:rPr>
        <w:t>В И К О Н А В Ч И Й    К О М І Т Е Т</w:t>
      </w:r>
    </w:p>
    <w:p w:rsidR="008A6270" w:rsidRPr="00FD40FA" w:rsidRDefault="008A6270" w:rsidP="00FD40FA">
      <w:pPr>
        <w:jc w:val="center"/>
        <w:rPr>
          <w:b/>
          <w:sz w:val="32"/>
          <w:szCs w:val="32"/>
          <w:lang w:val="uk-UA"/>
        </w:rPr>
      </w:pPr>
    </w:p>
    <w:p w:rsidR="008A6270" w:rsidRDefault="008A6270" w:rsidP="00DC2552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 І Ш Е Н Н Я</w:t>
      </w:r>
    </w:p>
    <w:p w:rsidR="008A6270" w:rsidRPr="00942A25" w:rsidRDefault="008A6270" w:rsidP="00942A25">
      <w:pPr>
        <w:jc w:val="center"/>
        <w:rPr>
          <w:b/>
          <w:sz w:val="28"/>
          <w:szCs w:val="28"/>
          <w:lang w:val="uk-UA"/>
        </w:rPr>
      </w:pPr>
    </w:p>
    <w:p w:rsidR="008A6270" w:rsidRPr="0075592E" w:rsidRDefault="008A6270" w:rsidP="00B261D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 07 травня  2026</w:t>
      </w:r>
      <w:r w:rsidRPr="0075592E"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75592E">
        <w:rPr>
          <w:sz w:val="28"/>
          <w:szCs w:val="28"/>
          <w:lang w:val="uk-UA"/>
        </w:rPr>
        <w:t>м. Ніжин</w:t>
      </w:r>
      <w:r>
        <w:rPr>
          <w:sz w:val="28"/>
          <w:szCs w:val="28"/>
          <w:lang w:val="uk-UA"/>
        </w:rPr>
        <w:tab/>
        <w:t xml:space="preserve">                </w:t>
      </w:r>
      <w:r>
        <w:rPr>
          <w:sz w:val="28"/>
          <w:szCs w:val="28"/>
          <w:lang w:val="uk-UA"/>
        </w:rPr>
        <w:tab/>
        <w:t xml:space="preserve">           № </w:t>
      </w:r>
      <w:bookmarkStart w:id="0" w:name="_GoBack"/>
      <w:bookmarkEnd w:id="0"/>
      <w:r>
        <w:rPr>
          <w:sz w:val="28"/>
          <w:szCs w:val="28"/>
          <w:lang w:val="uk-UA"/>
        </w:rPr>
        <w:t xml:space="preserve"> 211</w:t>
      </w:r>
    </w:p>
    <w:p w:rsidR="008A6270" w:rsidRPr="00A27437" w:rsidRDefault="008A6270" w:rsidP="00DC2552">
      <w:pPr>
        <w:jc w:val="both"/>
        <w:rPr>
          <w:sz w:val="28"/>
          <w:szCs w:val="28"/>
          <w:u w:val="single"/>
          <w:lang w:val="uk-UA"/>
        </w:rPr>
      </w:pPr>
    </w:p>
    <w:p w:rsidR="008A6270" w:rsidRPr="00A93EC9" w:rsidRDefault="008A6270" w:rsidP="005C39EA">
      <w:pPr>
        <w:jc w:val="both"/>
        <w:rPr>
          <w:sz w:val="28"/>
          <w:lang w:val="uk-UA"/>
        </w:rPr>
      </w:pPr>
      <w:r w:rsidRPr="00A93EC9">
        <w:rPr>
          <w:sz w:val="28"/>
        </w:rPr>
        <w:t>Про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відшкодування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коштів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 xml:space="preserve">перевізникам </w:t>
      </w:r>
    </w:p>
    <w:p w:rsidR="008A6270" w:rsidRDefault="008A6270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за </w:t>
      </w:r>
      <w:r>
        <w:rPr>
          <w:sz w:val="28"/>
          <w:lang w:val="uk-UA"/>
        </w:rPr>
        <w:t xml:space="preserve">безкоштовне та </w:t>
      </w:r>
      <w:r w:rsidRPr="00A93EC9">
        <w:rPr>
          <w:sz w:val="28"/>
          <w:lang w:val="uk-UA"/>
        </w:rPr>
        <w:t>пільгове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перевезення</w:t>
      </w:r>
      <w:r>
        <w:rPr>
          <w:sz w:val="28"/>
          <w:lang w:val="uk-UA"/>
        </w:rPr>
        <w:t xml:space="preserve"> </w:t>
      </w:r>
    </w:p>
    <w:p w:rsidR="008A6270" w:rsidRDefault="008A6270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окремих категорій громадян автомобільним </w:t>
      </w:r>
    </w:p>
    <w:p w:rsidR="008A6270" w:rsidRDefault="008A6270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 xml:space="preserve">транспортом загального користування </w:t>
      </w:r>
    </w:p>
    <w:p w:rsidR="008A6270" w:rsidRPr="009C04D3" w:rsidRDefault="008A6270" w:rsidP="005C39EA">
      <w:pPr>
        <w:jc w:val="both"/>
        <w:rPr>
          <w:sz w:val="28"/>
          <w:lang w:val="uk-UA"/>
        </w:rPr>
      </w:pPr>
      <w:r w:rsidRPr="00A93EC9">
        <w:rPr>
          <w:sz w:val="28"/>
          <w:lang w:val="uk-UA"/>
        </w:rPr>
        <w:t>в</w:t>
      </w:r>
      <w:r>
        <w:rPr>
          <w:sz w:val="28"/>
          <w:lang w:val="uk-UA"/>
        </w:rPr>
        <w:t xml:space="preserve"> </w:t>
      </w:r>
      <w:r w:rsidRPr="00A93EC9">
        <w:rPr>
          <w:sz w:val="28"/>
          <w:lang w:val="uk-UA"/>
        </w:rPr>
        <w:t>місті Ніжині</w:t>
      </w:r>
      <w:r>
        <w:rPr>
          <w:sz w:val="28"/>
          <w:lang w:val="uk-UA"/>
        </w:rPr>
        <w:t xml:space="preserve"> за квітня 2026</w:t>
      </w:r>
      <w:r w:rsidRPr="009C04D3">
        <w:rPr>
          <w:sz w:val="28"/>
          <w:lang w:val="uk-UA"/>
        </w:rPr>
        <w:t xml:space="preserve"> року</w:t>
      </w:r>
    </w:p>
    <w:p w:rsidR="008A6270" w:rsidRDefault="008A6270" w:rsidP="002B40FF">
      <w:pPr>
        <w:jc w:val="both"/>
        <w:rPr>
          <w:b/>
          <w:sz w:val="28"/>
          <w:lang w:val="uk-UA"/>
        </w:rPr>
      </w:pPr>
    </w:p>
    <w:p w:rsidR="008A6270" w:rsidRPr="00D96946" w:rsidRDefault="008A6270" w:rsidP="002B40FF">
      <w:pPr>
        <w:jc w:val="both"/>
        <w:rPr>
          <w:b/>
          <w:sz w:val="28"/>
          <w:lang w:val="uk-UA"/>
        </w:rPr>
      </w:pPr>
    </w:p>
    <w:p w:rsidR="008A6270" w:rsidRPr="00A27437" w:rsidRDefault="008A6270" w:rsidP="002B40FF">
      <w:pPr>
        <w:jc w:val="both"/>
        <w:rPr>
          <w:sz w:val="28"/>
          <w:lang w:val="uk-UA"/>
        </w:rPr>
      </w:pPr>
      <w:r w:rsidRPr="004F7064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Відповідно до статей 30, 42, 52, 53, 59 та 73 Закону України «Про місцеве самоврядування в Україні», статей 29 та 37 Закону України «Про автомобільний транспорт», Закону України «Про застосування реєстраторів розрахункових операцій у сфері торгівлі, громадського харчування та послуг», статті 91 Бюджетного кодексу України, на виконання комплексної програми «Турбота» на 2026 рік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>ІІ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uk-UA"/>
        </w:rPr>
        <w:t xml:space="preserve"> скликання від  24 грудня 2025 року № 5-52/2025, керуючись рішенням виконавчого комітету Ніжинської міської ради № 180 від 17.04.2025 року  «</w:t>
      </w:r>
      <w:r w:rsidRPr="00C76206">
        <w:rPr>
          <w:sz w:val="28"/>
          <w:lang w:val="uk-UA"/>
        </w:rPr>
        <w:t>Про за</w:t>
      </w:r>
      <w:r>
        <w:rPr>
          <w:sz w:val="28"/>
          <w:lang w:val="uk-UA"/>
        </w:rPr>
        <w:t>твердження</w:t>
      </w:r>
      <w:r w:rsidRPr="00B65D52"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>Порядку відшкодування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 xml:space="preserve">коштів перевізникам за </w:t>
      </w:r>
      <w:r>
        <w:rPr>
          <w:sz w:val="28"/>
          <w:lang w:val="uk-UA"/>
        </w:rPr>
        <w:t xml:space="preserve">безкоштовне та </w:t>
      </w:r>
      <w:r w:rsidRPr="006A7056">
        <w:rPr>
          <w:sz w:val="28"/>
          <w:lang w:val="uk-UA"/>
        </w:rPr>
        <w:t>пільгове перевезення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 xml:space="preserve">окремих категорій громадян 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 xml:space="preserve">автомобільним </w:t>
      </w:r>
      <w:r>
        <w:rPr>
          <w:sz w:val="28"/>
          <w:lang w:val="uk-UA"/>
        </w:rPr>
        <w:t xml:space="preserve"> </w:t>
      </w:r>
      <w:r w:rsidRPr="006A7056">
        <w:rPr>
          <w:sz w:val="28"/>
          <w:lang w:val="uk-UA"/>
        </w:rPr>
        <w:t>транспортом загального користування вмісті Ніжині</w:t>
      </w:r>
      <w:r>
        <w:rPr>
          <w:sz w:val="28"/>
          <w:lang w:val="uk-UA"/>
        </w:rPr>
        <w:t xml:space="preserve">» </w:t>
      </w:r>
      <w:r>
        <w:rPr>
          <w:sz w:val="28"/>
          <w:szCs w:val="28"/>
          <w:lang w:val="uk-UA"/>
        </w:rPr>
        <w:t>виконавчий комітет Ніжинської міської ради вирішив:</w:t>
      </w:r>
    </w:p>
    <w:p w:rsidR="008A6270" w:rsidRPr="002B40FF" w:rsidRDefault="008A6270" w:rsidP="00895EA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5C39E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Затвердити Розміри компенсаційних виплат, для відшкодування витрат перевізників за безкоштовне та пільгове перевезення окремих категорій громадян автомобільним транспортом загального користування в місті  Ніжині  за квітень 2026 року (додається).</w:t>
      </w:r>
    </w:p>
    <w:p w:rsidR="008A6270" w:rsidRPr="00401FF4" w:rsidRDefault="008A6270" w:rsidP="00A27437">
      <w:pPr>
        <w:pStyle w:val="BodyText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2. Фінансовому управлінню Ніжинської міської ради (Писаренко Л. В.) на виконання комплексної програми «Турбота» на 2026 </w:t>
      </w:r>
      <w:r w:rsidRPr="00401FF4">
        <w:rPr>
          <w:sz w:val="28"/>
          <w:szCs w:val="28"/>
        </w:rPr>
        <w:t>р</w:t>
      </w:r>
      <w:r>
        <w:rPr>
          <w:sz w:val="28"/>
          <w:szCs w:val="28"/>
        </w:rPr>
        <w:t xml:space="preserve">ік затвердженої рішенням Ніжинської міської ради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скликання від  24 грудня 2025 року          № 5-52/2025 виділити управлінню  соціального захисту населення Ніжинської міської ради кошти, для відшкодування витрат перевізників за безкоштовне та пільгове перевезення окремих категорій громадян автомобільним транспортом загального користування в м. Ніжині за квітень 2026 року в затверджених обсягах, у межах кошторисних призначень.</w:t>
      </w:r>
      <w:r w:rsidRPr="00EC5910">
        <w:t xml:space="preserve"> </w:t>
      </w:r>
      <w:r>
        <w:rPr>
          <w:sz w:val="28"/>
          <w:szCs w:val="28"/>
        </w:rPr>
        <w:t>(КПК 0813033 КЕКВ 270</w:t>
      </w:r>
      <w:r w:rsidRPr="00EC5910">
        <w:rPr>
          <w:sz w:val="28"/>
          <w:szCs w:val="28"/>
        </w:rPr>
        <w:t>0</w:t>
      </w:r>
      <w:r>
        <w:rPr>
          <w:sz w:val="28"/>
          <w:szCs w:val="28"/>
        </w:rPr>
        <w:t>)</w:t>
      </w:r>
    </w:p>
    <w:p w:rsidR="008A6270" w:rsidRPr="002B40FF" w:rsidRDefault="008A6270" w:rsidP="005C09F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5361A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Управлінню </w:t>
      </w:r>
      <w:r w:rsidRPr="00990AE3">
        <w:rPr>
          <w:sz w:val="28"/>
          <w:szCs w:val="28"/>
          <w:lang w:val="uk-UA"/>
        </w:rPr>
        <w:t>соціального захисту населення Ніжинськ</w:t>
      </w:r>
      <w:r>
        <w:rPr>
          <w:sz w:val="28"/>
          <w:szCs w:val="28"/>
          <w:lang w:val="uk-UA"/>
        </w:rPr>
        <w:t xml:space="preserve">ої міської </w:t>
      </w:r>
      <w:r w:rsidRPr="002B40FF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(Смага О.П.) здійснити виплату компенсації</w:t>
      </w:r>
      <w:r w:rsidRPr="002B40FF">
        <w:rPr>
          <w:sz w:val="28"/>
          <w:szCs w:val="28"/>
          <w:lang w:val="uk-UA"/>
        </w:rPr>
        <w:t xml:space="preserve"> витрат перевізників за </w:t>
      </w:r>
      <w:r>
        <w:rPr>
          <w:sz w:val="28"/>
          <w:szCs w:val="28"/>
          <w:lang w:val="uk-UA"/>
        </w:rPr>
        <w:t xml:space="preserve">безкоштовне та </w:t>
      </w:r>
      <w:r w:rsidRPr="002B40FF">
        <w:rPr>
          <w:sz w:val="28"/>
          <w:szCs w:val="28"/>
          <w:lang w:val="uk-UA"/>
        </w:rPr>
        <w:t xml:space="preserve">пільгове перевезення окремих </w:t>
      </w:r>
      <w:r>
        <w:rPr>
          <w:sz w:val="28"/>
          <w:szCs w:val="28"/>
          <w:lang w:val="uk-UA"/>
        </w:rPr>
        <w:t>категорій громадян</w:t>
      </w:r>
      <w:r w:rsidRPr="002B40FF">
        <w:rPr>
          <w:sz w:val="28"/>
          <w:szCs w:val="28"/>
          <w:lang w:val="uk-UA"/>
        </w:rPr>
        <w:t xml:space="preserve"> в затверджених обсягах</w:t>
      </w:r>
      <w:r>
        <w:rPr>
          <w:sz w:val="28"/>
          <w:szCs w:val="28"/>
          <w:lang w:val="uk-UA"/>
        </w:rPr>
        <w:t>,</w:t>
      </w:r>
      <w:r w:rsidRPr="002B40FF">
        <w:rPr>
          <w:sz w:val="28"/>
          <w:szCs w:val="28"/>
          <w:lang w:val="uk-UA"/>
        </w:rPr>
        <w:t xml:space="preserve"> у межах кошторисних призначень.</w:t>
      </w:r>
    </w:p>
    <w:p w:rsidR="008A6270" w:rsidRPr="00401FF4" w:rsidRDefault="008A6270" w:rsidP="005C09FD">
      <w:pPr>
        <w:pStyle w:val="BodyText"/>
        <w:tabs>
          <w:tab w:val="left" w:pos="720"/>
        </w:tabs>
        <w:rPr>
          <w:sz w:val="28"/>
          <w:szCs w:val="28"/>
        </w:rPr>
      </w:pPr>
      <w:r>
        <w:rPr>
          <w:sz w:val="28"/>
          <w:szCs w:val="28"/>
        </w:rPr>
        <w:tab/>
        <w:t>4.</w:t>
      </w:r>
      <w:r w:rsidRPr="0062435A">
        <w:rPr>
          <w:sz w:val="28"/>
          <w:szCs w:val="28"/>
        </w:rPr>
        <w:t>У</w:t>
      </w:r>
      <w:r>
        <w:rPr>
          <w:sz w:val="28"/>
          <w:szCs w:val="28"/>
        </w:rPr>
        <w:t>правлінн</w:t>
      </w:r>
      <w:r w:rsidRPr="0020437E">
        <w:rPr>
          <w:sz w:val="28"/>
          <w:szCs w:val="28"/>
        </w:rPr>
        <w:t>ю</w:t>
      </w:r>
      <w:r w:rsidRPr="002B40FF">
        <w:rPr>
          <w:sz w:val="28"/>
          <w:szCs w:val="28"/>
        </w:rPr>
        <w:t xml:space="preserve"> житлово-комунального господарства та будівництва Ніжинс</w:t>
      </w:r>
      <w:r>
        <w:rPr>
          <w:sz w:val="28"/>
          <w:szCs w:val="28"/>
        </w:rPr>
        <w:t xml:space="preserve">ької міської ради </w:t>
      </w:r>
      <w:r w:rsidRPr="002B40FF">
        <w:rPr>
          <w:sz w:val="28"/>
          <w:szCs w:val="28"/>
        </w:rPr>
        <w:t>забезпечити оприлюднення цього рішення на сайті Ніжинської міської ради протягом п’яти робочих днів з дня його прийняття.</w:t>
      </w:r>
    </w:p>
    <w:p w:rsidR="008A6270" w:rsidRPr="005361A6" w:rsidRDefault="008A6270" w:rsidP="005C09FD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</w:t>
      </w:r>
      <w:r w:rsidRPr="005361A6">
        <w:rPr>
          <w:sz w:val="28"/>
          <w:szCs w:val="28"/>
        </w:rPr>
        <w:t xml:space="preserve">Контроль за </w:t>
      </w:r>
      <w:r w:rsidRPr="00C02C81">
        <w:rPr>
          <w:sz w:val="28"/>
          <w:szCs w:val="28"/>
          <w:lang w:val="uk-UA"/>
        </w:rPr>
        <w:t>виконанням</w:t>
      </w:r>
      <w:r>
        <w:rPr>
          <w:sz w:val="28"/>
          <w:szCs w:val="28"/>
          <w:lang w:val="uk-UA"/>
        </w:rPr>
        <w:t xml:space="preserve"> </w:t>
      </w:r>
      <w:r w:rsidRPr="005361A6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 xml:space="preserve"> </w:t>
      </w:r>
      <w:r w:rsidRPr="00A27437">
        <w:rPr>
          <w:sz w:val="28"/>
          <w:szCs w:val="28"/>
          <w:lang w:val="uk-UA"/>
        </w:rPr>
        <w:t>покласти</w:t>
      </w:r>
      <w:r w:rsidRPr="005361A6">
        <w:rPr>
          <w:sz w:val="28"/>
          <w:szCs w:val="28"/>
        </w:rPr>
        <w:t xml:space="preserve"> на </w:t>
      </w:r>
      <w:r>
        <w:rPr>
          <w:sz w:val="28"/>
          <w:szCs w:val="28"/>
          <w:lang w:val="uk-UA"/>
        </w:rPr>
        <w:t xml:space="preserve">першого </w:t>
      </w:r>
      <w:r w:rsidRPr="005361A6">
        <w:rPr>
          <w:sz w:val="28"/>
          <w:szCs w:val="28"/>
        </w:rPr>
        <w:t xml:space="preserve">заступника </w:t>
      </w:r>
      <w:r w:rsidRPr="005361A6">
        <w:rPr>
          <w:sz w:val="28"/>
          <w:szCs w:val="28"/>
          <w:lang w:val="uk-UA"/>
        </w:rPr>
        <w:t xml:space="preserve">міського голови </w:t>
      </w:r>
      <w:r>
        <w:rPr>
          <w:color w:val="000000"/>
          <w:sz w:val="28"/>
          <w:szCs w:val="28"/>
          <w:lang w:val="uk-UA"/>
        </w:rPr>
        <w:t>з питань діяльності виконавчих органів ради Вовченка Ф. І.</w:t>
      </w:r>
    </w:p>
    <w:p w:rsidR="008A6270" w:rsidRDefault="008A6270" w:rsidP="005C09FD">
      <w:pPr>
        <w:jc w:val="both"/>
        <w:rPr>
          <w:b/>
          <w:sz w:val="28"/>
          <w:lang w:val="uk-UA"/>
        </w:rPr>
      </w:pPr>
    </w:p>
    <w:p w:rsidR="008A6270" w:rsidRDefault="008A6270" w:rsidP="005C09FD">
      <w:pPr>
        <w:jc w:val="both"/>
        <w:rPr>
          <w:b/>
          <w:sz w:val="28"/>
          <w:lang w:val="uk-UA"/>
        </w:rPr>
      </w:pPr>
    </w:p>
    <w:p w:rsidR="008A6270" w:rsidRDefault="008A6270" w:rsidP="005C09FD">
      <w:pPr>
        <w:jc w:val="both"/>
        <w:rPr>
          <w:b/>
          <w:sz w:val="28"/>
          <w:lang w:val="uk-UA"/>
        </w:rPr>
      </w:pPr>
    </w:p>
    <w:p w:rsidR="008A6270" w:rsidRDefault="008A6270" w:rsidP="005C09FD">
      <w:pPr>
        <w:jc w:val="both"/>
        <w:rPr>
          <w:b/>
          <w:sz w:val="28"/>
          <w:lang w:val="uk-UA"/>
        </w:rPr>
      </w:pPr>
    </w:p>
    <w:p w:rsidR="008A6270" w:rsidRDefault="008A6270" w:rsidP="00903B5C">
      <w:pPr>
        <w:rPr>
          <w:sz w:val="28"/>
          <w:lang w:val="uk-UA"/>
        </w:rPr>
      </w:pPr>
      <w:r w:rsidRPr="006F12F9">
        <w:rPr>
          <w:sz w:val="28"/>
          <w:lang w:val="uk-UA"/>
        </w:rPr>
        <w:t>Головуючий на засіданні виконавчого комітету</w:t>
      </w:r>
    </w:p>
    <w:p w:rsidR="008A6270" w:rsidRDefault="008A6270" w:rsidP="00903B5C">
      <w:pPr>
        <w:rPr>
          <w:sz w:val="28"/>
          <w:lang w:val="uk-UA"/>
        </w:rPr>
      </w:pPr>
      <w:r>
        <w:rPr>
          <w:sz w:val="28"/>
          <w:lang w:val="uk-UA"/>
        </w:rPr>
        <w:t>Ніжинської міської ради, перший заступник</w:t>
      </w:r>
    </w:p>
    <w:p w:rsidR="008A6270" w:rsidRDefault="008A6270" w:rsidP="00903B5C">
      <w:pPr>
        <w:rPr>
          <w:sz w:val="28"/>
          <w:lang w:val="uk-UA"/>
        </w:rPr>
      </w:pPr>
      <w:r>
        <w:rPr>
          <w:sz w:val="28"/>
          <w:lang w:val="uk-UA"/>
        </w:rPr>
        <w:t xml:space="preserve">міського голови з питань діяльності </w:t>
      </w:r>
    </w:p>
    <w:p w:rsidR="008A6270" w:rsidRPr="00145305" w:rsidRDefault="008A6270" w:rsidP="00903B5C">
      <w:pPr>
        <w:rPr>
          <w:lang w:val="uk-UA"/>
        </w:rPr>
      </w:pPr>
      <w:r>
        <w:rPr>
          <w:sz w:val="28"/>
          <w:lang w:val="uk-UA"/>
        </w:rPr>
        <w:t xml:space="preserve">виконавчих органів ради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   Федір ВОВЧЕНКО</w:t>
      </w:r>
    </w:p>
    <w:p w:rsidR="008A6270" w:rsidRPr="00145305" w:rsidRDefault="008A6270" w:rsidP="00BB3B53">
      <w:pPr>
        <w:rPr>
          <w:lang w:val="uk-UA"/>
        </w:rPr>
      </w:pPr>
    </w:p>
    <w:sectPr w:rsidR="008A6270" w:rsidRPr="00145305" w:rsidSect="00EC5910"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270" w:rsidRDefault="008A6270" w:rsidP="00E17AB1">
      <w:r>
        <w:separator/>
      </w:r>
    </w:p>
  </w:endnote>
  <w:endnote w:type="continuationSeparator" w:id="0">
    <w:p w:rsidR="008A6270" w:rsidRDefault="008A6270" w:rsidP="00E17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40005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270" w:rsidRDefault="008A6270" w:rsidP="00E17AB1">
      <w:r>
        <w:separator/>
      </w:r>
    </w:p>
  </w:footnote>
  <w:footnote w:type="continuationSeparator" w:id="0">
    <w:p w:rsidR="008A6270" w:rsidRDefault="008A6270" w:rsidP="00E17AB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3614"/>
    <w:rsid w:val="0000432A"/>
    <w:rsid w:val="000105E7"/>
    <w:rsid w:val="000131AB"/>
    <w:rsid w:val="000146A4"/>
    <w:rsid w:val="00016122"/>
    <w:rsid w:val="00017A8B"/>
    <w:rsid w:val="00021528"/>
    <w:rsid w:val="000240BE"/>
    <w:rsid w:val="000263A0"/>
    <w:rsid w:val="00040735"/>
    <w:rsid w:val="000420D3"/>
    <w:rsid w:val="000437BF"/>
    <w:rsid w:val="000470B5"/>
    <w:rsid w:val="0005199D"/>
    <w:rsid w:val="00051C4D"/>
    <w:rsid w:val="00051DE2"/>
    <w:rsid w:val="00054971"/>
    <w:rsid w:val="00054FA7"/>
    <w:rsid w:val="00057784"/>
    <w:rsid w:val="00057997"/>
    <w:rsid w:val="00062599"/>
    <w:rsid w:val="0006378D"/>
    <w:rsid w:val="0008006B"/>
    <w:rsid w:val="000801C1"/>
    <w:rsid w:val="00087E89"/>
    <w:rsid w:val="00090D7F"/>
    <w:rsid w:val="000914A8"/>
    <w:rsid w:val="00091CFE"/>
    <w:rsid w:val="000965D3"/>
    <w:rsid w:val="000A501E"/>
    <w:rsid w:val="000C09FC"/>
    <w:rsid w:val="000C1AEC"/>
    <w:rsid w:val="000C1E7E"/>
    <w:rsid w:val="000D0153"/>
    <w:rsid w:val="000D0D68"/>
    <w:rsid w:val="000D2BD5"/>
    <w:rsid w:val="000D6D64"/>
    <w:rsid w:val="000E215B"/>
    <w:rsid w:val="000F4958"/>
    <w:rsid w:val="000F49B0"/>
    <w:rsid w:val="000F6A92"/>
    <w:rsid w:val="001019E9"/>
    <w:rsid w:val="0010239D"/>
    <w:rsid w:val="00106B79"/>
    <w:rsid w:val="00115C86"/>
    <w:rsid w:val="00115FF4"/>
    <w:rsid w:val="001217A5"/>
    <w:rsid w:val="00130489"/>
    <w:rsid w:val="001360A4"/>
    <w:rsid w:val="00137239"/>
    <w:rsid w:val="00145305"/>
    <w:rsid w:val="00146E6C"/>
    <w:rsid w:val="001513FF"/>
    <w:rsid w:val="001528B7"/>
    <w:rsid w:val="0016078D"/>
    <w:rsid w:val="001675F0"/>
    <w:rsid w:val="00172671"/>
    <w:rsid w:val="001764EA"/>
    <w:rsid w:val="00181BF0"/>
    <w:rsid w:val="00191371"/>
    <w:rsid w:val="0019441F"/>
    <w:rsid w:val="001A38C3"/>
    <w:rsid w:val="001B65A7"/>
    <w:rsid w:val="001C183C"/>
    <w:rsid w:val="001C2862"/>
    <w:rsid w:val="001C530C"/>
    <w:rsid w:val="001D2EAD"/>
    <w:rsid w:val="001D56C2"/>
    <w:rsid w:val="001E0F8E"/>
    <w:rsid w:val="001E0FA0"/>
    <w:rsid w:val="001E3B26"/>
    <w:rsid w:val="001E5018"/>
    <w:rsid w:val="001F07A1"/>
    <w:rsid w:val="001F0A40"/>
    <w:rsid w:val="001F3300"/>
    <w:rsid w:val="001F4A1E"/>
    <w:rsid w:val="00201405"/>
    <w:rsid w:val="0020437E"/>
    <w:rsid w:val="00205881"/>
    <w:rsid w:val="002060F6"/>
    <w:rsid w:val="00216DCE"/>
    <w:rsid w:val="00222024"/>
    <w:rsid w:val="002225E2"/>
    <w:rsid w:val="00224CD2"/>
    <w:rsid w:val="00234A0F"/>
    <w:rsid w:val="00237E5A"/>
    <w:rsid w:val="00241CB7"/>
    <w:rsid w:val="0024471A"/>
    <w:rsid w:val="00246642"/>
    <w:rsid w:val="002509B2"/>
    <w:rsid w:val="00250EA0"/>
    <w:rsid w:val="002514C5"/>
    <w:rsid w:val="00252515"/>
    <w:rsid w:val="00253A7B"/>
    <w:rsid w:val="00270F7E"/>
    <w:rsid w:val="00276463"/>
    <w:rsid w:val="002811AF"/>
    <w:rsid w:val="002929EB"/>
    <w:rsid w:val="00293530"/>
    <w:rsid w:val="002A0012"/>
    <w:rsid w:val="002A1A1A"/>
    <w:rsid w:val="002A25CE"/>
    <w:rsid w:val="002A325A"/>
    <w:rsid w:val="002B40FF"/>
    <w:rsid w:val="002C6005"/>
    <w:rsid w:val="002D2BBA"/>
    <w:rsid w:val="002D510C"/>
    <w:rsid w:val="002D76E3"/>
    <w:rsid w:val="002E4136"/>
    <w:rsid w:val="002E42B7"/>
    <w:rsid w:val="002F7B55"/>
    <w:rsid w:val="00301124"/>
    <w:rsid w:val="003049EE"/>
    <w:rsid w:val="00307986"/>
    <w:rsid w:val="00323033"/>
    <w:rsid w:val="00325B91"/>
    <w:rsid w:val="0033172D"/>
    <w:rsid w:val="00337C2F"/>
    <w:rsid w:val="003401BF"/>
    <w:rsid w:val="00340C4B"/>
    <w:rsid w:val="0034209C"/>
    <w:rsid w:val="00343097"/>
    <w:rsid w:val="00346BB8"/>
    <w:rsid w:val="003479F9"/>
    <w:rsid w:val="00347EFB"/>
    <w:rsid w:val="00351465"/>
    <w:rsid w:val="003555C1"/>
    <w:rsid w:val="00356E92"/>
    <w:rsid w:val="003632D9"/>
    <w:rsid w:val="00375EB1"/>
    <w:rsid w:val="00381DCE"/>
    <w:rsid w:val="00384206"/>
    <w:rsid w:val="00385B67"/>
    <w:rsid w:val="003864D3"/>
    <w:rsid w:val="003868C6"/>
    <w:rsid w:val="0039321D"/>
    <w:rsid w:val="003A2005"/>
    <w:rsid w:val="003A5065"/>
    <w:rsid w:val="003A5366"/>
    <w:rsid w:val="003A7C64"/>
    <w:rsid w:val="003B5AB7"/>
    <w:rsid w:val="003B6A67"/>
    <w:rsid w:val="003C52B7"/>
    <w:rsid w:val="003C5C4B"/>
    <w:rsid w:val="003D263C"/>
    <w:rsid w:val="003D31CE"/>
    <w:rsid w:val="003D69DA"/>
    <w:rsid w:val="003D7826"/>
    <w:rsid w:val="003E3DC9"/>
    <w:rsid w:val="003E44BC"/>
    <w:rsid w:val="003E6F33"/>
    <w:rsid w:val="003F1C29"/>
    <w:rsid w:val="003F2291"/>
    <w:rsid w:val="003F3AC0"/>
    <w:rsid w:val="00401FF4"/>
    <w:rsid w:val="00403D4B"/>
    <w:rsid w:val="00404BB7"/>
    <w:rsid w:val="004059C0"/>
    <w:rsid w:val="00413554"/>
    <w:rsid w:val="004170FC"/>
    <w:rsid w:val="00424B67"/>
    <w:rsid w:val="00424C22"/>
    <w:rsid w:val="00425AE2"/>
    <w:rsid w:val="00442C12"/>
    <w:rsid w:val="004435F6"/>
    <w:rsid w:val="004446FC"/>
    <w:rsid w:val="00447584"/>
    <w:rsid w:val="00447D8C"/>
    <w:rsid w:val="00450ECA"/>
    <w:rsid w:val="00462A18"/>
    <w:rsid w:val="00464D47"/>
    <w:rsid w:val="00464F14"/>
    <w:rsid w:val="004676EB"/>
    <w:rsid w:val="00474BA4"/>
    <w:rsid w:val="004768E8"/>
    <w:rsid w:val="0048501D"/>
    <w:rsid w:val="004900C4"/>
    <w:rsid w:val="004940DA"/>
    <w:rsid w:val="004A092A"/>
    <w:rsid w:val="004A1CA1"/>
    <w:rsid w:val="004A1E5D"/>
    <w:rsid w:val="004C155E"/>
    <w:rsid w:val="004C1E46"/>
    <w:rsid w:val="004C49DA"/>
    <w:rsid w:val="004C5FAF"/>
    <w:rsid w:val="004E0E22"/>
    <w:rsid w:val="004F7064"/>
    <w:rsid w:val="00502CF5"/>
    <w:rsid w:val="00502FA6"/>
    <w:rsid w:val="00504C2B"/>
    <w:rsid w:val="005115F6"/>
    <w:rsid w:val="0051400A"/>
    <w:rsid w:val="00520507"/>
    <w:rsid w:val="00526ACC"/>
    <w:rsid w:val="005361A6"/>
    <w:rsid w:val="00550DCA"/>
    <w:rsid w:val="005531A8"/>
    <w:rsid w:val="0055787F"/>
    <w:rsid w:val="00564FB2"/>
    <w:rsid w:val="005774D7"/>
    <w:rsid w:val="00581DE8"/>
    <w:rsid w:val="005838AE"/>
    <w:rsid w:val="00586280"/>
    <w:rsid w:val="0059281E"/>
    <w:rsid w:val="00596849"/>
    <w:rsid w:val="00596FEE"/>
    <w:rsid w:val="005A64C0"/>
    <w:rsid w:val="005B55DB"/>
    <w:rsid w:val="005C09FD"/>
    <w:rsid w:val="005C39EA"/>
    <w:rsid w:val="005C4D6E"/>
    <w:rsid w:val="005C7BF3"/>
    <w:rsid w:val="005D2DE5"/>
    <w:rsid w:val="005D4C8D"/>
    <w:rsid w:val="005E1723"/>
    <w:rsid w:val="005E63AF"/>
    <w:rsid w:val="005F03E5"/>
    <w:rsid w:val="00603629"/>
    <w:rsid w:val="006064CE"/>
    <w:rsid w:val="00611A44"/>
    <w:rsid w:val="0062211B"/>
    <w:rsid w:val="00622B0B"/>
    <w:rsid w:val="0062435A"/>
    <w:rsid w:val="0062499C"/>
    <w:rsid w:val="006255E8"/>
    <w:rsid w:val="00640ED6"/>
    <w:rsid w:val="00642E34"/>
    <w:rsid w:val="0064509D"/>
    <w:rsid w:val="00651541"/>
    <w:rsid w:val="00652DCD"/>
    <w:rsid w:val="00661F6A"/>
    <w:rsid w:val="00664A6E"/>
    <w:rsid w:val="006653A3"/>
    <w:rsid w:val="00665839"/>
    <w:rsid w:val="00665D13"/>
    <w:rsid w:val="00665E31"/>
    <w:rsid w:val="00666141"/>
    <w:rsid w:val="006739B9"/>
    <w:rsid w:val="0067780F"/>
    <w:rsid w:val="00682D7D"/>
    <w:rsid w:val="006877F6"/>
    <w:rsid w:val="00690CC9"/>
    <w:rsid w:val="00691257"/>
    <w:rsid w:val="006A7056"/>
    <w:rsid w:val="006B0FBC"/>
    <w:rsid w:val="006B3C22"/>
    <w:rsid w:val="006C12E1"/>
    <w:rsid w:val="006C314B"/>
    <w:rsid w:val="006C4573"/>
    <w:rsid w:val="006C653B"/>
    <w:rsid w:val="006D5A92"/>
    <w:rsid w:val="006D7036"/>
    <w:rsid w:val="006E0BF5"/>
    <w:rsid w:val="006E45B2"/>
    <w:rsid w:val="006E7CD2"/>
    <w:rsid w:val="006F12F9"/>
    <w:rsid w:val="006F2356"/>
    <w:rsid w:val="00707B03"/>
    <w:rsid w:val="00714667"/>
    <w:rsid w:val="0073018E"/>
    <w:rsid w:val="00730802"/>
    <w:rsid w:val="00731CEF"/>
    <w:rsid w:val="0073531F"/>
    <w:rsid w:val="00737968"/>
    <w:rsid w:val="007403F6"/>
    <w:rsid w:val="00743CB5"/>
    <w:rsid w:val="00744011"/>
    <w:rsid w:val="00751665"/>
    <w:rsid w:val="007532BF"/>
    <w:rsid w:val="0075592E"/>
    <w:rsid w:val="007610EB"/>
    <w:rsid w:val="00770ADE"/>
    <w:rsid w:val="007732EC"/>
    <w:rsid w:val="007847C4"/>
    <w:rsid w:val="00796264"/>
    <w:rsid w:val="007A3614"/>
    <w:rsid w:val="007B2FE4"/>
    <w:rsid w:val="007B42EF"/>
    <w:rsid w:val="007C6275"/>
    <w:rsid w:val="007D290A"/>
    <w:rsid w:val="007D6CB0"/>
    <w:rsid w:val="007E7FAA"/>
    <w:rsid w:val="007F1789"/>
    <w:rsid w:val="00801101"/>
    <w:rsid w:val="00801FB0"/>
    <w:rsid w:val="00817AAA"/>
    <w:rsid w:val="00826154"/>
    <w:rsid w:val="008309DD"/>
    <w:rsid w:val="00836EFA"/>
    <w:rsid w:val="00837FC8"/>
    <w:rsid w:val="00847101"/>
    <w:rsid w:val="008526C2"/>
    <w:rsid w:val="00852CC9"/>
    <w:rsid w:val="00857ED9"/>
    <w:rsid w:val="008674A8"/>
    <w:rsid w:val="00871EC0"/>
    <w:rsid w:val="008730A5"/>
    <w:rsid w:val="0087798A"/>
    <w:rsid w:val="00877E2E"/>
    <w:rsid w:val="008803A2"/>
    <w:rsid w:val="00894E81"/>
    <w:rsid w:val="00895EA4"/>
    <w:rsid w:val="00896041"/>
    <w:rsid w:val="008961A6"/>
    <w:rsid w:val="008A1085"/>
    <w:rsid w:val="008A5B27"/>
    <w:rsid w:val="008A6270"/>
    <w:rsid w:val="008B10D9"/>
    <w:rsid w:val="008B7057"/>
    <w:rsid w:val="008C1ADB"/>
    <w:rsid w:val="008C554B"/>
    <w:rsid w:val="008C670B"/>
    <w:rsid w:val="008C7733"/>
    <w:rsid w:val="008D2E84"/>
    <w:rsid w:val="008D4E8B"/>
    <w:rsid w:val="008E3777"/>
    <w:rsid w:val="008E7FA8"/>
    <w:rsid w:val="008F13F4"/>
    <w:rsid w:val="008F2F21"/>
    <w:rsid w:val="008F5A7F"/>
    <w:rsid w:val="008F65B9"/>
    <w:rsid w:val="008F7D50"/>
    <w:rsid w:val="00903B5C"/>
    <w:rsid w:val="0090715D"/>
    <w:rsid w:val="00913C36"/>
    <w:rsid w:val="009201F0"/>
    <w:rsid w:val="00922AE2"/>
    <w:rsid w:val="00926E9A"/>
    <w:rsid w:val="009304D3"/>
    <w:rsid w:val="0093113A"/>
    <w:rsid w:val="00935464"/>
    <w:rsid w:val="009357C4"/>
    <w:rsid w:val="009417E9"/>
    <w:rsid w:val="00942220"/>
    <w:rsid w:val="00942A25"/>
    <w:rsid w:val="00966E66"/>
    <w:rsid w:val="009755B4"/>
    <w:rsid w:val="0098546A"/>
    <w:rsid w:val="00986FEE"/>
    <w:rsid w:val="00990AE3"/>
    <w:rsid w:val="0099443D"/>
    <w:rsid w:val="00996E3F"/>
    <w:rsid w:val="009A09DD"/>
    <w:rsid w:val="009A486F"/>
    <w:rsid w:val="009A7229"/>
    <w:rsid w:val="009B0EB4"/>
    <w:rsid w:val="009B3B42"/>
    <w:rsid w:val="009B7980"/>
    <w:rsid w:val="009C04D3"/>
    <w:rsid w:val="009C5944"/>
    <w:rsid w:val="009C6F3A"/>
    <w:rsid w:val="009D5381"/>
    <w:rsid w:val="009D64B7"/>
    <w:rsid w:val="009E30D5"/>
    <w:rsid w:val="009F0907"/>
    <w:rsid w:val="009F273A"/>
    <w:rsid w:val="009F45E0"/>
    <w:rsid w:val="00A0238E"/>
    <w:rsid w:val="00A06B57"/>
    <w:rsid w:val="00A106DE"/>
    <w:rsid w:val="00A10F20"/>
    <w:rsid w:val="00A13386"/>
    <w:rsid w:val="00A223A4"/>
    <w:rsid w:val="00A24428"/>
    <w:rsid w:val="00A27437"/>
    <w:rsid w:val="00A30C83"/>
    <w:rsid w:val="00A37357"/>
    <w:rsid w:val="00A37EB4"/>
    <w:rsid w:val="00A4089C"/>
    <w:rsid w:val="00A52C05"/>
    <w:rsid w:val="00A62883"/>
    <w:rsid w:val="00A7005E"/>
    <w:rsid w:val="00A75BCE"/>
    <w:rsid w:val="00A7708C"/>
    <w:rsid w:val="00A90C4C"/>
    <w:rsid w:val="00A91D75"/>
    <w:rsid w:val="00A93EC9"/>
    <w:rsid w:val="00AA0026"/>
    <w:rsid w:val="00AB4470"/>
    <w:rsid w:val="00AC35CD"/>
    <w:rsid w:val="00AC74CE"/>
    <w:rsid w:val="00AD3F76"/>
    <w:rsid w:val="00AD4809"/>
    <w:rsid w:val="00AD57BB"/>
    <w:rsid w:val="00AD707F"/>
    <w:rsid w:val="00AD7616"/>
    <w:rsid w:val="00AE0571"/>
    <w:rsid w:val="00AE7544"/>
    <w:rsid w:val="00B03561"/>
    <w:rsid w:val="00B056CC"/>
    <w:rsid w:val="00B068C9"/>
    <w:rsid w:val="00B201C7"/>
    <w:rsid w:val="00B2411C"/>
    <w:rsid w:val="00B261DE"/>
    <w:rsid w:val="00B30313"/>
    <w:rsid w:val="00B31CC8"/>
    <w:rsid w:val="00B334DA"/>
    <w:rsid w:val="00B43123"/>
    <w:rsid w:val="00B4475A"/>
    <w:rsid w:val="00B51092"/>
    <w:rsid w:val="00B52F3B"/>
    <w:rsid w:val="00B56ABF"/>
    <w:rsid w:val="00B65D52"/>
    <w:rsid w:val="00B70441"/>
    <w:rsid w:val="00B70F7D"/>
    <w:rsid w:val="00B801A2"/>
    <w:rsid w:val="00B87522"/>
    <w:rsid w:val="00B917DA"/>
    <w:rsid w:val="00B93334"/>
    <w:rsid w:val="00B95DA2"/>
    <w:rsid w:val="00B9647A"/>
    <w:rsid w:val="00BA19D1"/>
    <w:rsid w:val="00BA2332"/>
    <w:rsid w:val="00BA41CE"/>
    <w:rsid w:val="00BB3B53"/>
    <w:rsid w:val="00BB469D"/>
    <w:rsid w:val="00BC0BE9"/>
    <w:rsid w:val="00BC2554"/>
    <w:rsid w:val="00BC2E81"/>
    <w:rsid w:val="00BC4170"/>
    <w:rsid w:val="00BD2566"/>
    <w:rsid w:val="00BD4832"/>
    <w:rsid w:val="00BD4B42"/>
    <w:rsid w:val="00BD550A"/>
    <w:rsid w:val="00BE1705"/>
    <w:rsid w:val="00BF03AF"/>
    <w:rsid w:val="00BF16FA"/>
    <w:rsid w:val="00BF6899"/>
    <w:rsid w:val="00C02C81"/>
    <w:rsid w:val="00C06C11"/>
    <w:rsid w:val="00C077E2"/>
    <w:rsid w:val="00C101CC"/>
    <w:rsid w:val="00C25D4A"/>
    <w:rsid w:val="00C31F44"/>
    <w:rsid w:val="00C33C18"/>
    <w:rsid w:val="00C4271B"/>
    <w:rsid w:val="00C45ABA"/>
    <w:rsid w:val="00C55AF5"/>
    <w:rsid w:val="00C61A33"/>
    <w:rsid w:val="00C61EDE"/>
    <w:rsid w:val="00C66C86"/>
    <w:rsid w:val="00C702AE"/>
    <w:rsid w:val="00C722A4"/>
    <w:rsid w:val="00C722C6"/>
    <w:rsid w:val="00C72512"/>
    <w:rsid w:val="00C76206"/>
    <w:rsid w:val="00C80089"/>
    <w:rsid w:val="00C858E8"/>
    <w:rsid w:val="00C85DFA"/>
    <w:rsid w:val="00C8794C"/>
    <w:rsid w:val="00CA0D9D"/>
    <w:rsid w:val="00CA46D2"/>
    <w:rsid w:val="00CA6AF7"/>
    <w:rsid w:val="00CA7292"/>
    <w:rsid w:val="00CB0B6F"/>
    <w:rsid w:val="00CB0C88"/>
    <w:rsid w:val="00CB3796"/>
    <w:rsid w:val="00CB6D58"/>
    <w:rsid w:val="00CC2BBD"/>
    <w:rsid w:val="00CC7539"/>
    <w:rsid w:val="00CD186F"/>
    <w:rsid w:val="00CD1DCF"/>
    <w:rsid w:val="00CD5364"/>
    <w:rsid w:val="00CD5AAB"/>
    <w:rsid w:val="00CE50D3"/>
    <w:rsid w:val="00CE540A"/>
    <w:rsid w:val="00CF25E0"/>
    <w:rsid w:val="00CF3733"/>
    <w:rsid w:val="00CF5234"/>
    <w:rsid w:val="00D024BE"/>
    <w:rsid w:val="00D0617E"/>
    <w:rsid w:val="00D13418"/>
    <w:rsid w:val="00D16B61"/>
    <w:rsid w:val="00D20084"/>
    <w:rsid w:val="00D2119E"/>
    <w:rsid w:val="00D242FE"/>
    <w:rsid w:val="00D358DD"/>
    <w:rsid w:val="00D42688"/>
    <w:rsid w:val="00D42ED7"/>
    <w:rsid w:val="00D438BC"/>
    <w:rsid w:val="00D449F0"/>
    <w:rsid w:val="00D47F8C"/>
    <w:rsid w:val="00D53391"/>
    <w:rsid w:val="00D5536A"/>
    <w:rsid w:val="00D67DC0"/>
    <w:rsid w:val="00D74FAE"/>
    <w:rsid w:val="00D77107"/>
    <w:rsid w:val="00D94C08"/>
    <w:rsid w:val="00D94CFC"/>
    <w:rsid w:val="00D9563D"/>
    <w:rsid w:val="00D96946"/>
    <w:rsid w:val="00DA0C98"/>
    <w:rsid w:val="00DA2BD3"/>
    <w:rsid w:val="00DA7456"/>
    <w:rsid w:val="00DC2552"/>
    <w:rsid w:val="00DC3137"/>
    <w:rsid w:val="00DC694B"/>
    <w:rsid w:val="00DD1C1F"/>
    <w:rsid w:val="00DD273E"/>
    <w:rsid w:val="00DD44A4"/>
    <w:rsid w:val="00DD4C5E"/>
    <w:rsid w:val="00DD5360"/>
    <w:rsid w:val="00DD6556"/>
    <w:rsid w:val="00DD6F2D"/>
    <w:rsid w:val="00DD7053"/>
    <w:rsid w:val="00DD7758"/>
    <w:rsid w:val="00DE7BDC"/>
    <w:rsid w:val="00DF77E5"/>
    <w:rsid w:val="00DF7E0D"/>
    <w:rsid w:val="00E010A6"/>
    <w:rsid w:val="00E1285D"/>
    <w:rsid w:val="00E16C35"/>
    <w:rsid w:val="00E17AB1"/>
    <w:rsid w:val="00E214A8"/>
    <w:rsid w:val="00E249C0"/>
    <w:rsid w:val="00E26786"/>
    <w:rsid w:val="00E27DE5"/>
    <w:rsid w:val="00E30FA1"/>
    <w:rsid w:val="00E337EC"/>
    <w:rsid w:val="00E34DEF"/>
    <w:rsid w:val="00E34F43"/>
    <w:rsid w:val="00E401B9"/>
    <w:rsid w:val="00E414D3"/>
    <w:rsid w:val="00E50735"/>
    <w:rsid w:val="00E5509C"/>
    <w:rsid w:val="00E67E02"/>
    <w:rsid w:val="00EA4978"/>
    <w:rsid w:val="00EA5493"/>
    <w:rsid w:val="00EA5ED1"/>
    <w:rsid w:val="00EA621F"/>
    <w:rsid w:val="00EB442C"/>
    <w:rsid w:val="00EB5C81"/>
    <w:rsid w:val="00EB66F3"/>
    <w:rsid w:val="00EB6758"/>
    <w:rsid w:val="00EC163A"/>
    <w:rsid w:val="00EC1E2E"/>
    <w:rsid w:val="00EC49EC"/>
    <w:rsid w:val="00EC5139"/>
    <w:rsid w:val="00EC5910"/>
    <w:rsid w:val="00EC5942"/>
    <w:rsid w:val="00ED160B"/>
    <w:rsid w:val="00ED1A3A"/>
    <w:rsid w:val="00ED5633"/>
    <w:rsid w:val="00EE4694"/>
    <w:rsid w:val="00EE5BE1"/>
    <w:rsid w:val="00EF2E1D"/>
    <w:rsid w:val="00EF4D7B"/>
    <w:rsid w:val="00EF7349"/>
    <w:rsid w:val="00F05961"/>
    <w:rsid w:val="00F07569"/>
    <w:rsid w:val="00F13219"/>
    <w:rsid w:val="00F21F7E"/>
    <w:rsid w:val="00F24364"/>
    <w:rsid w:val="00F32FD7"/>
    <w:rsid w:val="00F344D4"/>
    <w:rsid w:val="00F37983"/>
    <w:rsid w:val="00F510CB"/>
    <w:rsid w:val="00F537AE"/>
    <w:rsid w:val="00F60065"/>
    <w:rsid w:val="00F61C3F"/>
    <w:rsid w:val="00F8037B"/>
    <w:rsid w:val="00F83AF6"/>
    <w:rsid w:val="00F84790"/>
    <w:rsid w:val="00F92A23"/>
    <w:rsid w:val="00F92F6A"/>
    <w:rsid w:val="00F93B4C"/>
    <w:rsid w:val="00F96908"/>
    <w:rsid w:val="00FA2F03"/>
    <w:rsid w:val="00FA37DA"/>
    <w:rsid w:val="00FA3835"/>
    <w:rsid w:val="00FB09DE"/>
    <w:rsid w:val="00FB2975"/>
    <w:rsid w:val="00FB380E"/>
    <w:rsid w:val="00FB5569"/>
    <w:rsid w:val="00FB7F2E"/>
    <w:rsid w:val="00FC04C4"/>
    <w:rsid w:val="00FC2D10"/>
    <w:rsid w:val="00FC5C5A"/>
    <w:rsid w:val="00FC736E"/>
    <w:rsid w:val="00FD01B4"/>
    <w:rsid w:val="00FD40FA"/>
    <w:rsid w:val="00FD5FFD"/>
    <w:rsid w:val="00FE1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52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2">
    <w:name w:val="heading 2"/>
    <w:basedOn w:val="Normal"/>
    <w:link w:val="Heading2Char"/>
    <w:uiPriority w:val="99"/>
    <w:qFormat/>
    <w:rsid w:val="00DC25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C2552"/>
    <w:rPr>
      <w:rFonts w:ascii="Times New Roman" w:hAnsi="Times New Roman" w:cs="Times New Roman"/>
      <w:b/>
      <w:bCs/>
      <w:sz w:val="36"/>
      <w:szCs w:val="36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C25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2552"/>
    <w:rPr>
      <w:rFonts w:ascii="Tahoma" w:hAnsi="Tahoma" w:cs="Tahoma"/>
      <w:sz w:val="16"/>
      <w:szCs w:val="16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0437BF"/>
    <w:pPr>
      <w:jc w:val="both"/>
    </w:pPr>
    <w:rPr>
      <w:szCs w:val="20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437B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">
    <w:name w:val="Знак"/>
    <w:basedOn w:val="Normal"/>
    <w:uiPriority w:val="99"/>
    <w:rsid w:val="002B40FF"/>
    <w:rPr>
      <w:rFonts w:ascii="Verdana" w:hAnsi="Verdana" w:cs="Verdana"/>
      <w:sz w:val="20"/>
      <w:szCs w:val="20"/>
      <w:lang w:val="uk-UA" w:eastAsia="en-US"/>
    </w:rPr>
  </w:style>
  <w:style w:type="paragraph" w:styleId="Header">
    <w:name w:val="header"/>
    <w:basedOn w:val="Normal"/>
    <w:link w:val="HeaderChar"/>
    <w:uiPriority w:val="99"/>
    <w:rsid w:val="00E17AB1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17AB1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E17AB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E17AB1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52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2</Pages>
  <Words>425</Words>
  <Characters>2427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User</cp:lastModifiedBy>
  <cp:revision>2</cp:revision>
  <cp:lastPrinted>2026-04-06T11:02:00Z</cp:lastPrinted>
  <dcterms:created xsi:type="dcterms:W3CDTF">2026-05-12T07:29:00Z</dcterms:created>
  <dcterms:modified xsi:type="dcterms:W3CDTF">2026-05-12T07:29:00Z</dcterms:modified>
</cp:coreProperties>
</file>